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A9C" w:rsidRDefault="00A42A9C" w:rsidP="00A42A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Agnes KYFFYN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42A9C" w:rsidRDefault="00A42A9C" w:rsidP="00A42A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London. </w:t>
      </w:r>
    </w:p>
    <w:p w:rsidR="00A42A9C" w:rsidRDefault="00A42A9C" w:rsidP="00A42A9C">
      <w:pPr>
        <w:rPr>
          <w:rFonts w:ascii="Times New Roman" w:hAnsi="Times New Roman" w:cs="Times New Roman"/>
        </w:rPr>
      </w:pPr>
    </w:p>
    <w:p w:rsidR="00A42A9C" w:rsidRDefault="00A42A9C" w:rsidP="00A42A9C">
      <w:pPr>
        <w:rPr>
          <w:rFonts w:ascii="Times New Roman" w:hAnsi="Times New Roman" w:cs="Times New Roman"/>
        </w:rPr>
      </w:pPr>
    </w:p>
    <w:p w:rsidR="00A42A9C" w:rsidRDefault="00A42A9C" w:rsidP="00A42A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John, tailor(q.v.).</w:t>
      </w:r>
    </w:p>
    <w:p w:rsidR="00A42A9C" w:rsidRDefault="00A42A9C" w:rsidP="00A42A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A42A9C" w:rsidRDefault="00A42A9C" w:rsidP="00A42A9C">
      <w:pPr>
        <w:rPr>
          <w:rFonts w:ascii="Times New Roman" w:hAnsi="Times New Roman" w:cs="Times New Roman"/>
        </w:rPr>
      </w:pPr>
    </w:p>
    <w:p w:rsidR="00A42A9C" w:rsidRDefault="00A42A9C" w:rsidP="00A42A9C">
      <w:pPr>
        <w:rPr>
          <w:rFonts w:ascii="Times New Roman" w:hAnsi="Times New Roman" w:cs="Times New Roman"/>
        </w:rPr>
      </w:pPr>
    </w:p>
    <w:p w:rsidR="00A42A9C" w:rsidRDefault="00A42A9C" w:rsidP="00A42A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Bernard </w:t>
      </w:r>
      <w:proofErr w:type="spellStart"/>
      <w:r>
        <w:rPr>
          <w:rFonts w:ascii="Times New Roman" w:hAnsi="Times New Roman" w:cs="Times New Roman"/>
        </w:rPr>
        <w:t>Brocas</w:t>
      </w:r>
      <w:proofErr w:type="spellEnd"/>
      <w:r>
        <w:rPr>
          <w:rFonts w:ascii="Times New Roman" w:hAnsi="Times New Roman" w:cs="Times New Roman"/>
        </w:rPr>
        <w:t>, senior(q.v.), brought a plaint of trespass against them.</w:t>
      </w:r>
    </w:p>
    <w:p w:rsidR="00A42A9C" w:rsidRDefault="00A42A9C" w:rsidP="00A42A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A42A9C" w:rsidRDefault="00A42A9C" w:rsidP="00A42A9C">
      <w:pPr>
        <w:rPr>
          <w:rFonts w:ascii="Times New Roman" w:hAnsi="Times New Roman" w:cs="Times New Roman"/>
        </w:rPr>
      </w:pPr>
    </w:p>
    <w:p w:rsidR="00A42A9C" w:rsidRDefault="00A42A9C" w:rsidP="00A42A9C">
      <w:pPr>
        <w:rPr>
          <w:rFonts w:ascii="Times New Roman" w:hAnsi="Times New Roman" w:cs="Times New Roman"/>
        </w:rPr>
      </w:pPr>
    </w:p>
    <w:p w:rsidR="00A42A9C" w:rsidRDefault="00A42A9C" w:rsidP="00A42A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April 2017</w:t>
      </w:r>
    </w:p>
    <w:p w:rsidR="006B2F86" w:rsidRPr="00E71FC3" w:rsidRDefault="00A42A9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A9C" w:rsidRDefault="00A42A9C" w:rsidP="00E71FC3">
      <w:r>
        <w:separator/>
      </w:r>
    </w:p>
  </w:endnote>
  <w:endnote w:type="continuationSeparator" w:id="0">
    <w:p w:rsidR="00A42A9C" w:rsidRDefault="00A42A9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A9C" w:rsidRDefault="00A42A9C" w:rsidP="00E71FC3">
      <w:r>
        <w:separator/>
      </w:r>
    </w:p>
  </w:footnote>
  <w:footnote w:type="continuationSeparator" w:id="0">
    <w:p w:rsidR="00A42A9C" w:rsidRDefault="00A42A9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A9C"/>
    <w:rsid w:val="001A7C09"/>
    <w:rsid w:val="00577BD5"/>
    <w:rsid w:val="00656CBA"/>
    <w:rsid w:val="006A1F77"/>
    <w:rsid w:val="00733BE7"/>
    <w:rsid w:val="00A42A9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014EC6-637D-4122-9464-52C89BAC6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42A9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2017-04-16T18:51:00Z</dcterms:created>
  <dcterms:modified xsi:type="dcterms:W3CDTF">2017-04-16T18:53:00Z</dcterms:modified>
</cp:coreProperties>
</file>